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DFA1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ANDREWES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65B08F1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2DD24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A94E2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Upton upon Severn,</w:t>
      </w:r>
    </w:p>
    <w:p w14:paraId="374E5DAC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Margaret Berkeley(q.v.).</w:t>
      </w:r>
    </w:p>
    <w:p w14:paraId="546C5278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19-46)</w:t>
      </w:r>
    </w:p>
    <w:p w14:paraId="5AA4AE44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E5D63" w14:textId="77777777" w:rsidR="008E7CA0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19460" w14:textId="77777777" w:rsidR="008E7CA0" w:rsidRPr="00022D55" w:rsidRDefault="008E7CA0" w:rsidP="008E7C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13DCDBE9" w14:textId="617618FD" w:rsidR="00BA00AB" w:rsidRPr="008E7CA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E7C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1AEF3" w14:textId="77777777" w:rsidR="008E7CA0" w:rsidRDefault="008E7CA0" w:rsidP="009139A6">
      <w:r>
        <w:separator/>
      </w:r>
    </w:p>
  </w:endnote>
  <w:endnote w:type="continuationSeparator" w:id="0">
    <w:p w14:paraId="4504BB75" w14:textId="77777777" w:rsidR="008E7CA0" w:rsidRDefault="008E7C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7A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6D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A0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3A4F" w14:textId="77777777" w:rsidR="008E7CA0" w:rsidRDefault="008E7CA0" w:rsidP="009139A6">
      <w:r>
        <w:separator/>
      </w:r>
    </w:p>
  </w:footnote>
  <w:footnote w:type="continuationSeparator" w:id="0">
    <w:p w14:paraId="29E6A9F9" w14:textId="77777777" w:rsidR="008E7CA0" w:rsidRDefault="008E7C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49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6A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0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A0"/>
    <w:rsid w:val="000666E0"/>
    <w:rsid w:val="002510B7"/>
    <w:rsid w:val="005C130B"/>
    <w:rsid w:val="00826F5C"/>
    <w:rsid w:val="008E7CA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7D072"/>
  <w15:chartTrackingRefBased/>
  <w15:docId w15:val="{2C146D06-A935-44BD-A499-3EA8BB1C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2021-09-07T11:32:00Z</dcterms:created>
  <dcterms:modified xsi:type="dcterms:W3CDTF">2021-09-07T11:32:00Z</dcterms:modified>
</cp:coreProperties>
</file>